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5BB94" w14:textId="408ED0B5" w:rsidR="006B2F86" w:rsidRDefault="00221555" w:rsidP="00E71FC3">
      <w:pPr>
        <w:pStyle w:val="NoSpacing"/>
      </w:pPr>
      <w:r>
        <w:rPr>
          <w:u w:val="single"/>
        </w:rPr>
        <w:t>William DALDERBY</w:t>
      </w:r>
      <w:r>
        <w:t xml:space="preserve">    </w:t>
      </w:r>
      <w:proofErr w:type="gramStart"/>
      <w:r>
        <w:t xml:space="preserve">   (</w:t>
      </w:r>
      <w:proofErr w:type="gramEnd"/>
      <w:r>
        <w:t>d.ca.1425)</w:t>
      </w:r>
    </w:p>
    <w:p w14:paraId="41E98B04" w14:textId="6F180DA5" w:rsidR="00221555" w:rsidRDefault="00221555" w:rsidP="00E71FC3">
      <w:pPr>
        <w:pStyle w:val="NoSpacing"/>
      </w:pPr>
      <w:r>
        <w:t>of Lincoln.</w:t>
      </w:r>
    </w:p>
    <w:p w14:paraId="08D072EC" w14:textId="3FD58480" w:rsidR="00221555" w:rsidRDefault="00221555" w:rsidP="00E71FC3">
      <w:pPr>
        <w:pStyle w:val="NoSpacing"/>
      </w:pPr>
    </w:p>
    <w:p w14:paraId="7D490840" w14:textId="75CE72B6" w:rsidR="00221555" w:rsidRDefault="00221555" w:rsidP="00E71FC3">
      <w:pPr>
        <w:pStyle w:val="NoSpacing"/>
      </w:pPr>
    </w:p>
    <w:p w14:paraId="0C13ACE0" w14:textId="36497E3F" w:rsidR="00221555" w:rsidRDefault="00221555" w:rsidP="00E71FC3">
      <w:pPr>
        <w:pStyle w:val="NoSpacing"/>
      </w:pPr>
      <w:r>
        <w:t xml:space="preserve">Younger son of Robert </w:t>
      </w:r>
      <w:proofErr w:type="spellStart"/>
      <w:r>
        <w:t>Dalderby</w:t>
      </w:r>
      <w:proofErr w:type="spellEnd"/>
      <w:r>
        <w:t>; brother of Roger.</w:t>
      </w:r>
    </w:p>
    <w:p w14:paraId="3C7D0E54" w14:textId="2CC81DAC" w:rsidR="00221555" w:rsidRDefault="00221555" w:rsidP="00E71FC3">
      <w:pPr>
        <w:pStyle w:val="NoSpacing"/>
      </w:pPr>
      <w:r>
        <w:t>(</w:t>
      </w:r>
      <w:hyperlink r:id="rId6" w:history="1">
        <w:r w:rsidRPr="008E1E82">
          <w:rPr>
            <w:rStyle w:val="Hyperlink"/>
          </w:rPr>
          <w:t>http://www.historyofparliamentonline.org/volume/1386-1421/member/dalderby-william</w:t>
        </w:r>
      </w:hyperlink>
      <w:r>
        <w:t>)</w:t>
      </w:r>
    </w:p>
    <w:p w14:paraId="2D665520" w14:textId="5134B4EC" w:rsidR="00221555" w:rsidRDefault="00221555" w:rsidP="00E71FC3">
      <w:pPr>
        <w:pStyle w:val="NoSpacing"/>
      </w:pPr>
      <w:r>
        <w:t>= (by Jul.1408) Katherine.   (ibid.)</w:t>
      </w:r>
    </w:p>
    <w:p w14:paraId="6E0D9234" w14:textId="03924DF8" w:rsidR="00221555" w:rsidRDefault="00221555" w:rsidP="00E71FC3">
      <w:pPr>
        <w:pStyle w:val="NoSpacing"/>
      </w:pPr>
      <w:r>
        <w:t>Possibly 2 sons</w:t>
      </w:r>
      <w:r w:rsidR="005144A1">
        <w:t>, Thomas and James.</w:t>
      </w:r>
      <w:r>
        <w:t xml:space="preserve">   (ibid.)</w:t>
      </w:r>
    </w:p>
    <w:p w14:paraId="61116FDF" w14:textId="74FDA3C3" w:rsidR="00221555" w:rsidRDefault="00221555" w:rsidP="00E71FC3">
      <w:pPr>
        <w:pStyle w:val="NoSpacing"/>
      </w:pPr>
    </w:p>
    <w:p w14:paraId="4180634E" w14:textId="756E7DBA" w:rsidR="00221555" w:rsidRDefault="00221555" w:rsidP="00E71FC3">
      <w:pPr>
        <w:pStyle w:val="NoSpacing"/>
      </w:pPr>
    </w:p>
    <w:p w14:paraId="2ADA32F8" w14:textId="5C65F566" w:rsidR="00221555" w:rsidRDefault="00221555" w:rsidP="00E71FC3">
      <w:pPr>
        <w:pStyle w:val="NoSpacing"/>
      </w:pPr>
      <w:r>
        <w:t>by Apr.1377</w:t>
      </w:r>
      <w:r>
        <w:tab/>
        <w:t xml:space="preserve">He was of age and in possession of </w:t>
      </w:r>
      <w:proofErr w:type="gramStart"/>
      <w:r>
        <w:t>all of</w:t>
      </w:r>
      <w:proofErr w:type="gramEnd"/>
      <w:r>
        <w:t xml:space="preserve"> his late father’s property and</w:t>
      </w:r>
    </w:p>
    <w:p w14:paraId="3293DF32" w14:textId="096D4445" w:rsidR="00221555" w:rsidRDefault="00221555" w:rsidP="00E71FC3">
      <w:pPr>
        <w:pStyle w:val="NoSpacing"/>
      </w:pPr>
      <w:r>
        <w:tab/>
      </w:r>
      <w:r>
        <w:tab/>
        <w:t>goods.   (ibid.)</w:t>
      </w:r>
    </w:p>
    <w:p w14:paraId="3FE0BB9F" w14:textId="2B7A2C6F" w:rsidR="00221555" w:rsidRDefault="00221555" w:rsidP="00E71FC3">
      <w:pPr>
        <w:pStyle w:val="NoSpacing"/>
      </w:pPr>
      <w:r>
        <w:t xml:space="preserve">     Sep.1378</w:t>
      </w:r>
      <w:r>
        <w:tab/>
        <w:t>He became Bailiff of Lincoln.   (ibid.)</w:t>
      </w:r>
    </w:p>
    <w:p w14:paraId="0907680F" w14:textId="559EF90C" w:rsidR="00221555" w:rsidRDefault="00221555" w:rsidP="00E71FC3">
      <w:pPr>
        <w:pStyle w:val="NoSpacing"/>
      </w:pPr>
      <w:r>
        <w:t xml:space="preserve">         1382-3</w:t>
      </w:r>
      <w:r>
        <w:tab/>
        <w:t>Mayor.  (ibid.)</w:t>
      </w:r>
    </w:p>
    <w:p w14:paraId="4FA00213" w14:textId="157EFB98" w:rsidR="00221555" w:rsidRDefault="00221555" w:rsidP="00E71FC3">
      <w:pPr>
        <w:pStyle w:val="NoSpacing"/>
      </w:pPr>
      <w:r>
        <w:t xml:space="preserve">     Oct.1383</w:t>
      </w:r>
      <w:r>
        <w:tab/>
        <w:t>M.P. Lincoln. (ibid.)</w:t>
      </w:r>
    </w:p>
    <w:p w14:paraId="4386A56C" w14:textId="023E68E0" w:rsidR="005144A1" w:rsidRDefault="005144A1" w:rsidP="00E71FC3">
      <w:pPr>
        <w:pStyle w:val="NoSpacing"/>
      </w:pPr>
      <w:r>
        <w:tab/>
        <w:t>1392</w:t>
      </w:r>
      <w:r>
        <w:tab/>
        <w:t xml:space="preserve">He acted as a trustee for Robert </w:t>
      </w:r>
      <w:proofErr w:type="spellStart"/>
      <w:r>
        <w:t>Cumberworth</w:t>
      </w:r>
      <w:proofErr w:type="spellEnd"/>
      <w:r>
        <w:t>, a local landowner.   (ibid.)</w:t>
      </w:r>
    </w:p>
    <w:p w14:paraId="77B40884" w14:textId="1EC5DBF7" w:rsidR="00221555" w:rsidRDefault="00221555" w:rsidP="00E71FC3">
      <w:pPr>
        <w:pStyle w:val="NoSpacing"/>
      </w:pPr>
      <w:r>
        <w:t xml:space="preserve">     Jan.1404</w:t>
      </w:r>
      <w:r>
        <w:tab/>
        <w:t>M.P. Lincoln.  (ibid.)</w:t>
      </w:r>
    </w:p>
    <w:p w14:paraId="0A6B4362" w14:textId="779E4C2B" w:rsidR="005144A1" w:rsidRDefault="005144A1" w:rsidP="00E71FC3">
      <w:pPr>
        <w:pStyle w:val="NoSpacing"/>
      </w:pPr>
      <w:r>
        <w:t xml:space="preserve">     Nov.1406</w:t>
      </w:r>
      <w:r>
        <w:tab/>
        <w:t>Orders were issued for his removal as Coroner of Lincoln because he</w:t>
      </w:r>
    </w:p>
    <w:p w14:paraId="0EDCFB65" w14:textId="215B566C" w:rsidR="005144A1" w:rsidRDefault="005144A1" w:rsidP="00E71FC3">
      <w:pPr>
        <w:pStyle w:val="NoSpacing"/>
      </w:pPr>
      <w:r>
        <w:tab/>
      </w:r>
      <w:r>
        <w:tab/>
        <w:t>was not sufficiently qualified.   (ibid.)</w:t>
      </w:r>
    </w:p>
    <w:p w14:paraId="480F2A27" w14:textId="6CD56B6D" w:rsidR="005144A1" w:rsidRDefault="005144A1" w:rsidP="00E71FC3">
      <w:pPr>
        <w:pStyle w:val="NoSpacing"/>
      </w:pPr>
      <w:r>
        <w:tab/>
        <w:t>1413</w:t>
      </w:r>
      <w:r>
        <w:tab/>
        <w:t xml:space="preserve">He was surety for John </w:t>
      </w:r>
      <w:proofErr w:type="spellStart"/>
      <w:r>
        <w:t>Dalderby</w:t>
      </w:r>
      <w:proofErr w:type="spellEnd"/>
      <w:r>
        <w:t>(q.v.).  (ibid.)</w:t>
      </w:r>
    </w:p>
    <w:p w14:paraId="528721EB" w14:textId="363D9C9F" w:rsidR="005144A1" w:rsidRDefault="005144A1" w:rsidP="00E71FC3">
      <w:pPr>
        <w:pStyle w:val="NoSpacing"/>
      </w:pPr>
      <w:r>
        <w:t xml:space="preserve">     May1416</w:t>
      </w:r>
      <w:r>
        <w:tab/>
        <w:t xml:space="preserve">He and Katherine settled estates in Boston and </w:t>
      </w:r>
      <w:proofErr w:type="spellStart"/>
      <w:r>
        <w:t>Skirbeck</w:t>
      </w:r>
      <w:proofErr w:type="spellEnd"/>
      <w:r>
        <w:t xml:space="preserve"> on feoffees.</w:t>
      </w:r>
    </w:p>
    <w:p w14:paraId="74AE5E2B" w14:textId="05E7ABF6" w:rsidR="005144A1" w:rsidRDefault="005144A1" w:rsidP="00E71FC3">
      <w:pPr>
        <w:pStyle w:val="NoSpacing"/>
      </w:pPr>
      <w:r>
        <w:tab/>
      </w:r>
      <w:r>
        <w:tab/>
        <w:t>(ibid.)</w:t>
      </w:r>
    </w:p>
    <w:p w14:paraId="23BCA954" w14:textId="6F898B02" w:rsidR="005144A1" w:rsidRDefault="005144A1" w:rsidP="00E71FC3">
      <w:pPr>
        <w:pStyle w:val="NoSpacing"/>
      </w:pPr>
      <w:r>
        <w:tab/>
        <w:t>1417</w:t>
      </w:r>
      <w:r>
        <w:tab/>
      </w:r>
      <w:r w:rsidR="009D548B">
        <w:t xml:space="preserve">He witnessed the Will of Robert </w:t>
      </w:r>
      <w:proofErr w:type="spellStart"/>
      <w:r w:rsidR="009D548B">
        <w:t>Raithby</w:t>
      </w:r>
      <w:proofErr w:type="spellEnd"/>
      <w:r w:rsidR="009D548B">
        <w:t xml:space="preserve"> of Lincoln(q.v.).   (ibid.)</w:t>
      </w:r>
    </w:p>
    <w:p w14:paraId="0AA6BB73" w14:textId="107AB359" w:rsidR="009D548B" w:rsidRDefault="009D548B" w:rsidP="00E71FC3">
      <w:pPr>
        <w:pStyle w:val="NoSpacing"/>
      </w:pPr>
      <w:r>
        <w:t xml:space="preserve">     Nov.1421</w:t>
      </w:r>
      <w:r>
        <w:tab/>
        <w:t xml:space="preserve">He was one of those who attested </w:t>
      </w:r>
      <w:r w:rsidR="005B6CFE">
        <w:t>the ratification of ordinances for the</w:t>
      </w:r>
    </w:p>
    <w:p w14:paraId="4E3F25DD" w14:textId="3C478FB7" w:rsidR="005B6CFE" w:rsidRDefault="005B6CFE" w:rsidP="00E71FC3">
      <w:pPr>
        <w:pStyle w:val="NoSpacing"/>
      </w:pPr>
      <w:r>
        <w:tab/>
      </w:r>
      <w:r>
        <w:tab/>
        <w:t>use of the Common Seal of Lincoln.  (ibid.)</w:t>
      </w:r>
    </w:p>
    <w:p w14:paraId="2061211F" w14:textId="49405A3C" w:rsidR="005B6CFE" w:rsidRDefault="005B6CFE" w:rsidP="00E71FC3">
      <w:pPr>
        <w:pStyle w:val="NoSpacing"/>
      </w:pPr>
    </w:p>
    <w:p w14:paraId="44D27D93" w14:textId="5A2838B5" w:rsidR="005B6CFE" w:rsidRDefault="005B6CFE" w:rsidP="00E71FC3">
      <w:pPr>
        <w:pStyle w:val="NoSpacing"/>
      </w:pPr>
    </w:p>
    <w:p w14:paraId="54145C75" w14:textId="77624B70" w:rsidR="005B6CFE" w:rsidRPr="00221555" w:rsidRDefault="005B6CFE" w:rsidP="00E71FC3">
      <w:pPr>
        <w:pStyle w:val="NoSpacing"/>
      </w:pPr>
      <w:r>
        <w:t>14 June 2018</w:t>
      </w:r>
      <w:bookmarkStart w:id="0" w:name="_GoBack"/>
      <w:bookmarkEnd w:id="0"/>
    </w:p>
    <w:sectPr w:rsidR="005B6CFE" w:rsidRPr="0022155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610C1" w14:textId="77777777" w:rsidR="00221555" w:rsidRDefault="00221555" w:rsidP="00E71FC3">
      <w:pPr>
        <w:spacing w:after="0" w:line="240" w:lineRule="auto"/>
      </w:pPr>
      <w:r>
        <w:separator/>
      </w:r>
    </w:p>
  </w:endnote>
  <w:endnote w:type="continuationSeparator" w:id="0">
    <w:p w14:paraId="560E473F" w14:textId="77777777" w:rsidR="00221555" w:rsidRDefault="002215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3C5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40C8C" w14:textId="77777777" w:rsidR="00221555" w:rsidRDefault="00221555" w:rsidP="00E71FC3">
      <w:pPr>
        <w:spacing w:after="0" w:line="240" w:lineRule="auto"/>
      </w:pPr>
      <w:r>
        <w:separator/>
      </w:r>
    </w:p>
  </w:footnote>
  <w:footnote w:type="continuationSeparator" w:id="0">
    <w:p w14:paraId="6DC46039" w14:textId="77777777" w:rsidR="00221555" w:rsidRDefault="002215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555"/>
    <w:rsid w:val="001A7C09"/>
    <w:rsid w:val="00221555"/>
    <w:rsid w:val="005144A1"/>
    <w:rsid w:val="00577BD5"/>
    <w:rsid w:val="005B6CFE"/>
    <w:rsid w:val="00656CBA"/>
    <w:rsid w:val="006A1F77"/>
    <w:rsid w:val="00733BE7"/>
    <w:rsid w:val="009D548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9AB03"/>
  <w15:chartTrackingRefBased/>
  <w15:docId w15:val="{0B8CBC92-E0F1-4C14-A27B-8EA2D6BE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21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1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storyofparliamentonline.org/volume/1386-1421/member/dalderby-willi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2018-06-14T17:35:00Z</dcterms:created>
  <dcterms:modified xsi:type="dcterms:W3CDTF">2018-06-14T19:09:00Z</dcterms:modified>
</cp:coreProperties>
</file>